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FBD19" w14:textId="77777777" w:rsidR="00D01FCC" w:rsidRPr="007E5F27" w:rsidRDefault="00D01FCC" w:rsidP="00D01FCC">
      <w:pPr>
        <w:tabs>
          <w:tab w:val="left" w:pos="993"/>
          <w:tab w:val="left" w:pos="1134"/>
        </w:tabs>
        <w:rPr>
          <w:rFonts w:cs="Arial"/>
          <w:sz w:val="20"/>
          <w:szCs w:val="20"/>
        </w:rPr>
      </w:pPr>
      <w:bookmarkStart w:id="0" w:name="_Hlk137724507"/>
      <w:r w:rsidRPr="007E5F27">
        <w:rPr>
          <w:rFonts w:cs="Arial"/>
          <w:sz w:val="20"/>
          <w:szCs w:val="20"/>
        </w:rPr>
        <w:t>Številka:</w:t>
      </w:r>
      <w:r w:rsidRPr="007E5F27">
        <w:rPr>
          <w:rFonts w:cs="Arial"/>
          <w:sz w:val="20"/>
          <w:szCs w:val="20"/>
        </w:rPr>
        <w:tab/>
        <w:t>4302-0144/2023</w:t>
      </w:r>
    </w:p>
    <w:p w14:paraId="4D361902" w14:textId="77777777" w:rsidR="00D01FCC" w:rsidRPr="007E5F27" w:rsidRDefault="00D01FCC" w:rsidP="00D01FCC">
      <w:pPr>
        <w:tabs>
          <w:tab w:val="left" w:pos="993"/>
          <w:tab w:val="left" w:pos="1134"/>
        </w:tabs>
        <w:rPr>
          <w:rFonts w:cs="Arial"/>
          <w:sz w:val="20"/>
          <w:szCs w:val="20"/>
        </w:rPr>
      </w:pPr>
      <w:r w:rsidRPr="007E5F27">
        <w:rPr>
          <w:rFonts w:cs="Arial"/>
          <w:sz w:val="20"/>
          <w:szCs w:val="20"/>
        </w:rPr>
        <w:t>JN:</w:t>
      </w:r>
      <w:r w:rsidRPr="007E5F27">
        <w:rPr>
          <w:rFonts w:cs="Arial"/>
          <w:sz w:val="20"/>
          <w:szCs w:val="20"/>
        </w:rPr>
        <w:tab/>
        <w:t>2023-249</w:t>
      </w:r>
    </w:p>
    <w:p w14:paraId="45D36D12" w14:textId="77777777" w:rsidR="005F42C1" w:rsidRPr="00A32CB3" w:rsidRDefault="005F42C1" w:rsidP="005F42C1">
      <w:pPr>
        <w:rPr>
          <w:rFonts w:cs="Arial"/>
        </w:rPr>
      </w:pPr>
      <w:bookmarkStart w:id="1" w:name="_GoBack"/>
      <w:bookmarkEnd w:id="0"/>
      <w:bookmarkEnd w:id="1"/>
    </w:p>
    <w:p w14:paraId="5B0C2F1E" w14:textId="32E695F4"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proofErr w:type="spellStart"/>
      <w:r w:rsidRPr="00A32CB3">
        <w:rPr>
          <w:rFonts w:ascii="Arial" w:hAnsi="Arial" w:cs="Arial"/>
          <w:sz w:val="22"/>
          <w:szCs w:val="22"/>
        </w:rPr>
        <w:t>ZIntPK</w:t>
      </w:r>
      <w:proofErr w:type="spellEnd"/>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2"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2"/>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3" w:name="Potrditev1"/>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4" w:name="Potrditev2"/>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bookmarkEnd w:id="4"/>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E5F27">
        <w:rPr>
          <w:rFonts w:ascii="Arial" w:hAnsi="Arial" w:cs="Arial"/>
          <w:sz w:val="22"/>
          <w:szCs w:val="22"/>
        </w:rPr>
      </w:r>
      <w:r w:rsidR="007E5F2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45BBD" w14:textId="77777777" w:rsidR="000E7C2D" w:rsidRDefault="000E7C2D">
      <w:r>
        <w:separator/>
      </w:r>
    </w:p>
  </w:endnote>
  <w:endnote w:type="continuationSeparator" w:id="0">
    <w:p w14:paraId="03C517FC" w14:textId="77777777" w:rsidR="000E7C2D" w:rsidRDefault="000E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1401255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81C4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81C4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1B352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81C4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81C4B">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1517" w14:textId="77777777" w:rsidR="000E7C2D" w:rsidRDefault="000E7C2D">
      <w:r>
        <w:separator/>
      </w:r>
    </w:p>
  </w:footnote>
  <w:footnote w:type="continuationSeparator" w:id="0">
    <w:p w14:paraId="6DCB1D15" w14:textId="77777777" w:rsidR="000E7C2D" w:rsidRDefault="000E7C2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6A3C"/>
    <w:rsid w:val="002E1329"/>
    <w:rsid w:val="002E2FD3"/>
    <w:rsid w:val="002E6B63"/>
    <w:rsid w:val="002E7BD6"/>
    <w:rsid w:val="002F0041"/>
    <w:rsid w:val="002F22C7"/>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2B4"/>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E2767"/>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E5F27"/>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1FC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6F685A3-2765-46D5-8D9E-DA960CEAC686}">
  <ds:schemaRefs>
    <ds:schemaRef ds:uri="http://schemas.microsoft.com/office/2006/documentManagement/types"/>
    <ds:schemaRef ds:uri="6a4cc071-bd85-44c5-acc7-68a9b922d49c"/>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ED83CC96-54EC-41CD-978D-1394C8F7044A}"/>
</file>

<file path=customXml/itemProps4.xml><?xml version="1.0" encoding="utf-8"?>
<ds:datastoreItem xmlns:ds="http://schemas.openxmlformats.org/officeDocument/2006/customXml" ds:itemID="{754ED925-C8F5-4B14-895F-A5366188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2</Pages>
  <Words>525</Words>
  <Characters>3553</Characters>
  <Application>Microsoft Office Word</Application>
  <DocSecurity>0</DocSecurity>
  <Lines>29</Lines>
  <Paragraphs>8</Paragraphs>
  <ScaleCrop>false</ScaleCrop>
  <Company>ZRSBR</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28</cp:revision>
  <cp:lastPrinted>2016-06-20T06:32:00Z</cp:lastPrinted>
  <dcterms:created xsi:type="dcterms:W3CDTF">2018-08-07T08:37:00Z</dcterms:created>
  <dcterms:modified xsi:type="dcterms:W3CDTF">2023-08-31T13:51:00Z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